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2026/36-7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Gehweg Schüttorfer Straße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Verbreiterung des Gehweges an der Schüttorfer Straße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